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3C6" w:rsidRPr="00716482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3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Собрания депутатов Алексеевского поселения поселения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18.12.2019 г. № 115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20 год и</w:t>
      </w:r>
    </w:p>
    <w:p w:rsidR="00B173C6" w:rsidRDefault="00B173C6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2021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2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5508" w:type="dxa"/>
        <w:jc w:val="center"/>
        <w:tblLayout w:type="fixed"/>
        <w:tblLook w:val="00A0"/>
      </w:tblPr>
      <w:tblGrid>
        <w:gridCol w:w="327"/>
        <w:gridCol w:w="3836"/>
        <w:gridCol w:w="938"/>
        <w:gridCol w:w="1222"/>
        <w:gridCol w:w="1303"/>
        <w:gridCol w:w="1276"/>
        <w:gridCol w:w="861"/>
        <w:gridCol w:w="1222"/>
        <w:gridCol w:w="1239"/>
        <w:gridCol w:w="870"/>
        <w:gridCol w:w="1222"/>
        <w:gridCol w:w="1192"/>
      </w:tblGrid>
      <w:tr w:rsidR="00B173C6" w:rsidRPr="003E3BDE" w:rsidTr="00B42F7F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B173C6" w:rsidRPr="003E3BDE" w:rsidTr="00B42F7F">
        <w:trPr>
          <w:trHeight w:val="97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B173C6" w:rsidRPr="00716482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173C6" w:rsidRPr="003E3BDE" w:rsidTr="00B42F7F">
        <w:trPr>
          <w:trHeight w:val="420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B173C6" w:rsidRPr="003E3BDE" w:rsidTr="00B42F7F">
        <w:trPr>
          <w:trHeight w:val="261"/>
          <w:jc w:val="center"/>
        </w:trPr>
        <w:tc>
          <w:tcPr>
            <w:tcW w:w="4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3C6" w:rsidRPr="00B42F7F" w:rsidRDefault="00B173C6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173C6" w:rsidRPr="00B42F7F" w:rsidRDefault="00B173C6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2020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B42F7F" w:rsidRDefault="00B173C6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2021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B173C6" w:rsidRPr="00B42F7F" w:rsidRDefault="00B173C6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2022 год</w:t>
            </w:r>
          </w:p>
        </w:tc>
      </w:tr>
      <w:tr w:rsidR="00B173C6" w:rsidRPr="003E3BDE" w:rsidTr="00B42F7F">
        <w:trPr>
          <w:trHeight w:val="1320"/>
          <w:jc w:val="center"/>
        </w:trPr>
        <w:tc>
          <w:tcPr>
            <w:tcW w:w="4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B42F7F" w:rsidRDefault="00B173C6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173C6" w:rsidRPr="00B42F7F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B173C6" w:rsidRPr="00B42F7F" w:rsidRDefault="00B173C6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B173C6" w:rsidRPr="003E3BDE" w:rsidTr="00B42F7F">
        <w:trPr>
          <w:trHeight w:val="495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B173C6" w:rsidRPr="003E3BDE" w:rsidTr="00B42F7F">
        <w:trPr>
          <w:trHeight w:val="547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73C6" w:rsidRPr="00716482" w:rsidRDefault="00B173C6" w:rsidP="00716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Расходы на благоустройство парковой зоны по адресу Ростовская область, с.Алексеевка, ул.Ленина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361,1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173C6" w:rsidRPr="00716482" w:rsidRDefault="00B173C6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173C6" w:rsidRPr="003E3BDE" w:rsidTr="00B42F7F">
        <w:trPr>
          <w:trHeight w:val="636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73C6" w:rsidRPr="00716482" w:rsidRDefault="00B173C6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361,1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3C6" w:rsidRPr="00716482" w:rsidRDefault="00B173C6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73C6" w:rsidRPr="00716482" w:rsidRDefault="00B173C6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B173C6" w:rsidRPr="003E3BDE" w:rsidTr="00B42F7F">
        <w:trPr>
          <w:trHeight w:val="312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73C6" w:rsidRPr="00716482" w:rsidRDefault="00B173C6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173C6" w:rsidRPr="00716482" w:rsidRDefault="00B173C6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B173C6" w:rsidRPr="00E01BFE" w:rsidRDefault="00B173C6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B173C6" w:rsidRPr="00E01BFE" w:rsidRDefault="00B173C6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Алексеевского сельского поселения                                                                              Н.И.Лофиченко</w:t>
      </w:r>
    </w:p>
    <w:sectPr w:rsidR="00B173C6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3C6" w:rsidRDefault="00B173C6" w:rsidP="00716482">
      <w:pPr>
        <w:spacing w:after="0" w:line="240" w:lineRule="auto"/>
      </w:pPr>
      <w:r>
        <w:separator/>
      </w:r>
    </w:p>
  </w:endnote>
  <w:endnote w:type="continuationSeparator" w:id="1">
    <w:p w:rsidR="00B173C6" w:rsidRDefault="00B173C6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3C6" w:rsidRDefault="00B173C6" w:rsidP="00716482">
      <w:pPr>
        <w:spacing w:after="0" w:line="240" w:lineRule="auto"/>
      </w:pPr>
      <w:r>
        <w:separator/>
      </w:r>
    </w:p>
  </w:footnote>
  <w:footnote w:type="continuationSeparator" w:id="1">
    <w:p w:rsidR="00B173C6" w:rsidRDefault="00B173C6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214D71"/>
    <w:rsid w:val="003736F8"/>
    <w:rsid w:val="003E3BDE"/>
    <w:rsid w:val="00404E48"/>
    <w:rsid w:val="00435474"/>
    <w:rsid w:val="004D13E2"/>
    <w:rsid w:val="00596822"/>
    <w:rsid w:val="0061533D"/>
    <w:rsid w:val="00642CEE"/>
    <w:rsid w:val="00647BC7"/>
    <w:rsid w:val="00673B90"/>
    <w:rsid w:val="006A3FB2"/>
    <w:rsid w:val="006D74DC"/>
    <w:rsid w:val="0071194C"/>
    <w:rsid w:val="00716482"/>
    <w:rsid w:val="007D4361"/>
    <w:rsid w:val="007D6454"/>
    <w:rsid w:val="00834A2B"/>
    <w:rsid w:val="00846244"/>
    <w:rsid w:val="00872EC4"/>
    <w:rsid w:val="00883C45"/>
    <w:rsid w:val="008F5D10"/>
    <w:rsid w:val="00902F6E"/>
    <w:rsid w:val="00964A84"/>
    <w:rsid w:val="009F2E90"/>
    <w:rsid w:val="009F7C95"/>
    <w:rsid w:val="00A107A1"/>
    <w:rsid w:val="00A2529E"/>
    <w:rsid w:val="00A3784F"/>
    <w:rsid w:val="00A968FF"/>
    <w:rsid w:val="00B01566"/>
    <w:rsid w:val="00B173C6"/>
    <w:rsid w:val="00B42F7F"/>
    <w:rsid w:val="00BA4706"/>
    <w:rsid w:val="00BC1FAD"/>
    <w:rsid w:val="00C800FD"/>
    <w:rsid w:val="00E01BFE"/>
    <w:rsid w:val="00E02507"/>
    <w:rsid w:val="00E06EF7"/>
    <w:rsid w:val="00E149FF"/>
    <w:rsid w:val="00E258B3"/>
    <w:rsid w:val="00E6762A"/>
    <w:rsid w:val="00E67C77"/>
    <w:rsid w:val="00FA5047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438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58</TotalTime>
  <Pages>1</Pages>
  <Words>200</Words>
  <Characters>1144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20</cp:revision>
  <cp:lastPrinted>2018-01-25T15:13:00Z</cp:lastPrinted>
  <dcterms:created xsi:type="dcterms:W3CDTF">2018-01-25T11:32:00Z</dcterms:created>
  <dcterms:modified xsi:type="dcterms:W3CDTF">2020-02-17T12:01:00Z</dcterms:modified>
</cp:coreProperties>
</file>